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444" w:rsidRPr="005A6994" w:rsidRDefault="00A43444" w:rsidP="00A85131">
      <w:pPr>
        <w:jc w:val="center"/>
        <w:rPr>
          <w:rFonts w:ascii="Times New Roman" w:hAnsi="Times New Roman" w:cs="Times New Roman"/>
          <w:sz w:val="24"/>
          <w:szCs w:val="24"/>
        </w:rPr>
      </w:pPr>
      <w:r w:rsidRPr="005A6994">
        <w:rPr>
          <w:rFonts w:ascii="Times New Roman" w:hAnsi="Times New Roman" w:cs="Times New Roman"/>
          <w:sz w:val="24"/>
          <w:szCs w:val="24"/>
        </w:rPr>
        <w:t>Сведения</w:t>
      </w:r>
      <w:r w:rsidRPr="005A6994">
        <w:rPr>
          <w:rFonts w:ascii="Times New Roman" w:hAnsi="Times New Roman" w:cs="Times New Roman"/>
          <w:sz w:val="24"/>
          <w:szCs w:val="24"/>
        </w:rPr>
        <w:br/>
        <w:t>о доходах, об имуществе и обязательствах имущественного характера</w:t>
      </w:r>
      <w:r w:rsidRPr="005A6994">
        <w:rPr>
          <w:rFonts w:ascii="Times New Roman" w:hAnsi="Times New Roman" w:cs="Times New Roman"/>
          <w:sz w:val="24"/>
          <w:szCs w:val="24"/>
        </w:rPr>
        <w:br/>
        <w:t>депутата МО «Кочковатский сельсовет» и членов его семьи за период с 1 января по 31 декабря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5A6994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5A6994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34"/>
        <w:gridCol w:w="1635"/>
        <w:gridCol w:w="1842"/>
        <w:gridCol w:w="1418"/>
        <w:gridCol w:w="1559"/>
        <w:gridCol w:w="1701"/>
        <w:gridCol w:w="1985"/>
        <w:gridCol w:w="1559"/>
        <w:gridCol w:w="1353"/>
      </w:tblGrid>
      <w:tr w:rsidR="00A43444" w:rsidRPr="005A6994">
        <w:tc>
          <w:tcPr>
            <w:tcW w:w="1734" w:type="dxa"/>
            <w:vMerge w:val="restart"/>
          </w:tcPr>
          <w:p w:rsidR="00A43444" w:rsidRPr="005A6994" w:rsidRDefault="00A43444" w:rsidP="00261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vMerge w:val="restart"/>
          </w:tcPr>
          <w:p w:rsidR="00A43444" w:rsidRPr="005A6994" w:rsidRDefault="00A43444" w:rsidP="00261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994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A6994">
              <w:rPr>
                <w:rFonts w:ascii="Times New Roman" w:hAnsi="Times New Roman" w:cs="Times New Roman"/>
                <w:sz w:val="24"/>
                <w:szCs w:val="24"/>
              </w:rPr>
              <w:t xml:space="preserve"> год (руб.)</w:t>
            </w:r>
          </w:p>
        </w:tc>
        <w:tc>
          <w:tcPr>
            <w:tcW w:w="6520" w:type="dxa"/>
            <w:gridSpan w:val="4"/>
          </w:tcPr>
          <w:p w:rsidR="00A43444" w:rsidRPr="005A6994" w:rsidRDefault="00A43444" w:rsidP="00261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994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97" w:type="dxa"/>
            <w:gridSpan w:val="3"/>
          </w:tcPr>
          <w:p w:rsidR="00A43444" w:rsidRPr="005A6994" w:rsidRDefault="00A43444" w:rsidP="00261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994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A43444" w:rsidRPr="005A6994">
        <w:tc>
          <w:tcPr>
            <w:tcW w:w="1734" w:type="dxa"/>
            <w:vMerge/>
          </w:tcPr>
          <w:p w:rsidR="00A43444" w:rsidRPr="005A6994" w:rsidRDefault="00A43444" w:rsidP="00261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vMerge/>
          </w:tcPr>
          <w:p w:rsidR="00A43444" w:rsidRPr="005A6994" w:rsidRDefault="00A43444" w:rsidP="00261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43444" w:rsidRPr="005A6994" w:rsidRDefault="00A43444" w:rsidP="00261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994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18" w:type="dxa"/>
          </w:tcPr>
          <w:p w:rsidR="00A43444" w:rsidRPr="005A6994" w:rsidRDefault="00A43444" w:rsidP="00261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994">
              <w:rPr>
                <w:rFonts w:ascii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559" w:type="dxa"/>
          </w:tcPr>
          <w:p w:rsidR="00A43444" w:rsidRPr="005A6994" w:rsidRDefault="00A43444" w:rsidP="00261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99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701" w:type="dxa"/>
          </w:tcPr>
          <w:p w:rsidR="00A43444" w:rsidRPr="005A6994" w:rsidRDefault="00A43444" w:rsidP="00261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994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985" w:type="dxa"/>
          </w:tcPr>
          <w:p w:rsidR="00A43444" w:rsidRPr="005A6994" w:rsidRDefault="00A43444" w:rsidP="00261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994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559" w:type="dxa"/>
          </w:tcPr>
          <w:p w:rsidR="00A43444" w:rsidRPr="005A6994" w:rsidRDefault="00A43444" w:rsidP="00261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994">
              <w:rPr>
                <w:rFonts w:ascii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353" w:type="dxa"/>
          </w:tcPr>
          <w:p w:rsidR="00A43444" w:rsidRPr="005A6994" w:rsidRDefault="00A43444" w:rsidP="00261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994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</w:p>
        </w:tc>
      </w:tr>
      <w:tr w:rsidR="00A43444" w:rsidRPr="005A6994">
        <w:tc>
          <w:tcPr>
            <w:tcW w:w="1734" w:type="dxa"/>
            <w:vMerge w:val="restart"/>
          </w:tcPr>
          <w:p w:rsidR="00A43444" w:rsidRPr="005A6994" w:rsidRDefault="00A43444" w:rsidP="00261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994">
              <w:rPr>
                <w:rFonts w:ascii="Times New Roman" w:hAnsi="Times New Roman" w:cs="Times New Roman"/>
                <w:sz w:val="24"/>
                <w:szCs w:val="24"/>
              </w:rPr>
              <w:t>Галкин Николай Иванович</w:t>
            </w:r>
          </w:p>
        </w:tc>
        <w:tc>
          <w:tcPr>
            <w:tcW w:w="1635" w:type="dxa"/>
            <w:vMerge w:val="restart"/>
          </w:tcPr>
          <w:p w:rsidR="00A43444" w:rsidRPr="005A6994" w:rsidRDefault="00A43444" w:rsidP="00261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249 017</w:t>
            </w:r>
          </w:p>
        </w:tc>
        <w:tc>
          <w:tcPr>
            <w:tcW w:w="1842" w:type="dxa"/>
          </w:tcPr>
          <w:p w:rsidR="00A43444" w:rsidRPr="005A6994" w:rsidRDefault="00A43444" w:rsidP="00261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994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A43444" w:rsidRPr="005A6994" w:rsidRDefault="00A43444" w:rsidP="00261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994">
              <w:rPr>
                <w:rFonts w:ascii="Times New Roman" w:hAnsi="Times New Roman" w:cs="Times New Roman"/>
                <w:sz w:val="24"/>
                <w:szCs w:val="24"/>
              </w:rPr>
              <w:t>1056</w:t>
            </w:r>
          </w:p>
        </w:tc>
        <w:tc>
          <w:tcPr>
            <w:tcW w:w="1559" w:type="dxa"/>
          </w:tcPr>
          <w:p w:rsidR="00A43444" w:rsidRPr="005A6994" w:rsidRDefault="00A43444" w:rsidP="00261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99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</w:tcPr>
          <w:p w:rsidR="00A43444" w:rsidRPr="005A6994" w:rsidRDefault="00A43444" w:rsidP="00261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994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Pr="005A69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LADA SAMARA 211440</w:t>
            </w:r>
          </w:p>
        </w:tc>
        <w:tc>
          <w:tcPr>
            <w:tcW w:w="1985" w:type="dxa"/>
          </w:tcPr>
          <w:p w:rsidR="00A43444" w:rsidRPr="005A6994" w:rsidRDefault="00A43444" w:rsidP="00261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43444" w:rsidRPr="005A6994" w:rsidRDefault="00A43444" w:rsidP="00261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A43444" w:rsidRPr="005A6994" w:rsidRDefault="00A43444" w:rsidP="00261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444" w:rsidRPr="005A6994">
        <w:tc>
          <w:tcPr>
            <w:tcW w:w="1734" w:type="dxa"/>
            <w:vMerge/>
          </w:tcPr>
          <w:p w:rsidR="00A43444" w:rsidRPr="005A6994" w:rsidRDefault="00A43444" w:rsidP="00261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vMerge/>
          </w:tcPr>
          <w:p w:rsidR="00A43444" w:rsidRPr="005A6994" w:rsidRDefault="00A43444" w:rsidP="00261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43444" w:rsidRPr="005A6994" w:rsidRDefault="00A43444" w:rsidP="00261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994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18" w:type="dxa"/>
          </w:tcPr>
          <w:p w:rsidR="00A43444" w:rsidRPr="005A6994" w:rsidRDefault="00A43444" w:rsidP="00261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994">
              <w:rPr>
                <w:rFonts w:ascii="Times New Roman" w:hAnsi="Times New Roman" w:cs="Times New Roman"/>
                <w:sz w:val="24"/>
                <w:szCs w:val="24"/>
              </w:rPr>
              <w:t>100,7</w:t>
            </w:r>
          </w:p>
        </w:tc>
        <w:tc>
          <w:tcPr>
            <w:tcW w:w="1559" w:type="dxa"/>
          </w:tcPr>
          <w:p w:rsidR="00A43444" w:rsidRPr="005A6994" w:rsidRDefault="00A43444" w:rsidP="00261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99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</w:tcPr>
          <w:p w:rsidR="00A43444" w:rsidRPr="005A6994" w:rsidRDefault="00A43444" w:rsidP="00261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994">
              <w:rPr>
                <w:rFonts w:ascii="Times New Roman" w:hAnsi="Times New Roman" w:cs="Times New Roman"/>
                <w:sz w:val="24"/>
                <w:szCs w:val="24"/>
              </w:rPr>
              <w:t>Трактор МТЗ-82</w:t>
            </w:r>
          </w:p>
        </w:tc>
        <w:tc>
          <w:tcPr>
            <w:tcW w:w="1985" w:type="dxa"/>
          </w:tcPr>
          <w:p w:rsidR="00A43444" w:rsidRPr="005A6994" w:rsidRDefault="00A43444" w:rsidP="00261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43444" w:rsidRPr="005A6994" w:rsidRDefault="00A43444" w:rsidP="00261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A43444" w:rsidRPr="005A6994" w:rsidRDefault="00A43444" w:rsidP="00261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444" w:rsidRPr="005A6994">
        <w:tc>
          <w:tcPr>
            <w:tcW w:w="1734" w:type="dxa"/>
            <w:vMerge/>
          </w:tcPr>
          <w:p w:rsidR="00A43444" w:rsidRPr="005A6994" w:rsidRDefault="00A43444" w:rsidP="00261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vMerge/>
          </w:tcPr>
          <w:p w:rsidR="00A43444" w:rsidRPr="005A6994" w:rsidRDefault="00A43444" w:rsidP="00261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43444" w:rsidRPr="005A6994" w:rsidRDefault="00A43444" w:rsidP="00261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994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A43444" w:rsidRPr="005A6994" w:rsidRDefault="00A43444" w:rsidP="00261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994">
              <w:rPr>
                <w:rFonts w:ascii="Times New Roman" w:hAnsi="Times New Roman" w:cs="Times New Roman"/>
                <w:sz w:val="24"/>
                <w:szCs w:val="24"/>
              </w:rPr>
              <w:t>237600 (1/3 доли)</w:t>
            </w:r>
          </w:p>
        </w:tc>
        <w:tc>
          <w:tcPr>
            <w:tcW w:w="1559" w:type="dxa"/>
          </w:tcPr>
          <w:p w:rsidR="00A43444" w:rsidRPr="005A6994" w:rsidRDefault="00A43444" w:rsidP="00261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99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</w:tcPr>
          <w:p w:rsidR="00A43444" w:rsidRPr="005A6994" w:rsidRDefault="00A43444" w:rsidP="00261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994">
              <w:rPr>
                <w:rFonts w:ascii="Times New Roman" w:hAnsi="Times New Roman" w:cs="Times New Roman"/>
                <w:sz w:val="24"/>
                <w:szCs w:val="24"/>
              </w:rPr>
              <w:t>Автомобиль грузовой ГАЗ-33021</w:t>
            </w:r>
            <w:bookmarkStart w:id="0" w:name="_GoBack"/>
            <w:bookmarkEnd w:id="0"/>
          </w:p>
        </w:tc>
        <w:tc>
          <w:tcPr>
            <w:tcW w:w="1985" w:type="dxa"/>
          </w:tcPr>
          <w:p w:rsidR="00A43444" w:rsidRPr="005A6994" w:rsidRDefault="00A43444" w:rsidP="00261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43444" w:rsidRPr="005A6994" w:rsidRDefault="00A43444" w:rsidP="00261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A43444" w:rsidRPr="005A6994" w:rsidRDefault="00A43444" w:rsidP="00261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444" w:rsidRPr="005A6994">
        <w:tc>
          <w:tcPr>
            <w:tcW w:w="1734" w:type="dxa"/>
            <w:vMerge w:val="restart"/>
          </w:tcPr>
          <w:p w:rsidR="00A43444" w:rsidRPr="005A6994" w:rsidRDefault="00A43444" w:rsidP="00261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994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635" w:type="dxa"/>
            <w:vMerge w:val="restart"/>
          </w:tcPr>
          <w:p w:rsidR="00A43444" w:rsidRPr="005A6994" w:rsidRDefault="00A43444" w:rsidP="00261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169 886</w:t>
            </w:r>
          </w:p>
        </w:tc>
        <w:tc>
          <w:tcPr>
            <w:tcW w:w="1842" w:type="dxa"/>
            <w:vMerge w:val="restart"/>
          </w:tcPr>
          <w:p w:rsidR="00A43444" w:rsidRPr="005A6994" w:rsidRDefault="00A43444" w:rsidP="00261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A43444" w:rsidRPr="005A6994" w:rsidRDefault="00A43444" w:rsidP="00261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A43444" w:rsidRPr="005A6994" w:rsidRDefault="00A43444" w:rsidP="00261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A43444" w:rsidRPr="005A6994" w:rsidRDefault="00A43444" w:rsidP="00261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43444" w:rsidRPr="005A6994" w:rsidRDefault="00A43444" w:rsidP="00261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994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59" w:type="dxa"/>
          </w:tcPr>
          <w:p w:rsidR="00A43444" w:rsidRPr="005A6994" w:rsidRDefault="00A43444" w:rsidP="00261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994">
              <w:rPr>
                <w:rFonts w:ascii="Times New Roman" w:hAnsi="Times New Roman" w:cs="Times New Roman"/>
                <w:sz w:val="24"/>
                <w:szCs w:val="24"/>
              </w:rPr>
              <w:t>1056</w:t>
            </w:r>
          </w:p>
        </w:tc>
        <w:tc>
          <w:tcPr>
            <w:tcW w:w="1353" w:type="dxa"/>
          </w:tcPr>
          <w:p w:rsidR="00A43444" w:rsidRPr="005A6994" w:rsidRDefault="00A43444" w:rsidP="00261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99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A43444" w:rsidRPr="005A6994">
        <w:tc>
          <w:tcPr>
            <w:tcW w:w="1734" w:type="dxa"/>
            <w:vMerge/>
          </w:tcPr>
          <w:p w:rsidR="00A43444" w:rsidRPr="005A6994" w:rsidRDefault="00A43444" w:rsidP="00261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vMerge/>
          </w:tcPr>
          <w:p w:rsidR="00A43444" w:rsidRPr="005A6994" w:rsidRDefault="00A43444" w:rsidP="00261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A43444" w:rsidRPr="005A6994" w:rsidRDefault="00A43444" w:rsidP="00261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43444" w:rsidRPr="005A6994" w:rsidRDefault="00A43444" w:rsidP="00261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43444" w:rsidRPr="005A6994" w:rsidRDefault="00A43444" w:rsidP="00261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43444" w:rsidRPr="005A6994" w:rsidRDefault="00A43444" w:rsidP="00261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43444" w:rsidRPr="005A6994" w:rsidRDefault="00A43444" w:rsidP="00261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994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559" w:type="dxa"/>
          </w:tcPr>
          <w:p w:rsidR="00A43444" w:rsidRPr="005A6994" w:rsidRDefault="00A43444" w:rsidP="00261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994">
              <w:rPr>
                <w:rFonts w:ascii="Times New Roman" w:hAnsi="Times New Roman" w:cs="Times New Roman"/>
                <w:sz w:val="24"/>
                <w:szCs w:val="24"/>
              </w:rPr>
              <w:t>100,7</w:t>
            </w:r>
          </w:p>
        </w:tc>
        <w:tc>
          <w:tcPr>
            <w:tcW w:w="1353" w:type="dxa"/>
          </w:tcPr>
          <w:p w:rsidR="00A43444" w:rsidRPr="005A6994" w:rsidRDefault="00A43444" w:rsidP="00261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99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A43444" w:rsidRPr="005A6994" w:rsidRDefault="00A43444" w:rsidP="00A85131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A43444" w:rsidRPr="005A6994" w:rsidSect="00A8513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5131"/>
    <w:rsid w:val="000017BB"/>
    <w:rsid w:val="000049BA"/>
    <w:rsid w:val="00015402"/>
    <w:rsid w:val="000156C3"/>
    <w:rsid w:val="00015A10"/>
    <w:rsid w:val="00015B80"/>
    <w:rsid w:val="000168EF"/>
    <w:rsid w:val="0002029C"/>
    <w:rsid w:val="00031AE5"/>
    <w:rsid w:val="0003260A"/>
    <w:rsid w:val="000347F6"/>
    <w:rsid w:val="00034A4B"/>
    <w:rsid w:val="00037B67"/>
    <w:rsid w:val="0004057C"/>
    <w:rsid w:val="00040C15"/>
    <w:rsid w:val="000428CA"/>
    <w:rsid w:val="000442D2"/>
    <w:rsid w:val="00046F27"/>
    <w:rsid w:val="00050B54"/>
    <w:rsid w:val="00050B6C"/>
    <w:rsid w:val="000511A2"/>
    <w:rsid w:val="000521BC"/>
    <w:rsid w:val="00054E66"/>
    <w:rsid w:val="000551EF"/>
    <w:rsid w:val="000564E0"/>
    <w:rsid w:val="000568CF"/>
    <w:rsid w:val="00056A3D"/>
    <w:rsid w:val="00057031"/>
    <w:rsid w:val="00061CDA"/>
    <w:rsid w:val="00062FFA"/>
    <w:rsid w:val="00063D62"/>
    <w:rsid w:val="00063F8D"/>
    <w:rsid w:val="00070AD0"/>
    <w:rsid w:val="00071BF9"/>
    <w:rsid w:val="00072B60"/>
    <w:rsid w:val="00074792"/>
    <w:rsid w:val="00075E72"/>
    <w:rsid w:val="00076B7B"/>
    <w:rsid w:val="000771C2"/>
    <w:rsid w:val="00077213"/>
    <w:rsid w:val="0008089C"/>
    <w:rsid w:val="0008484D"/>
    <w:rsid w:val="000858C5"/>
    <w:rsid w:val="000870C7"/>
    <w:rsid w:val="00087D51"/>
    <w:rsid w:val="00090F6E"/>
    <w:rsid w:val="0009222F"/>
    <w:rsid w:val="0009229A"/>
    <w:rsid w:val="00092E15"/>
    <w:rsid w:val="00095744"/>
    <w:rsid w:val="000A0139"/>
    <w:rsid w:val="000A17CD"/>
    <w:rsid w:val="000A2374"/>
    <w:rsid w:val="000A3B18"/>
    <w:rsid w:val="000A412C"/>
    <w:rsid w:val="000A48C5"/>
    <w:rsid w:val="000A576C"/>
    <w:rsid w:val="000A66D1"/>
    <w:rsid w:val="000A6DF1"/>
    <w:rsid w:val="000B3737"/>
    <w:rsid w:val="000B4C6C"/>
    <w:rsid w:val="000B5814"/>
    <w:rsid w:val="000B7B43"/>
    <w:rsid w:val="000B7D3F"/>
    <w:rsid w:val="000C0103"/>
    <w:rsid w:val="000C0CD3"/>
    <w:rsid w:val="000C0D78"/>
    <w:rsid w:val="000C2815"/>
    <w:rsid w:val="000C38DE"/>
    <w:rsid w:val="000C3EBB"/>
    <w:rsid w:val="000D04F9"/>
    <w:rsid w:val="000D2367"/>
    <w:rsid w:val="000D68A0"/>
    <w:rsid w:val="000E042F"/>
    <w:rsid w:val="000E2063"/>
    <w:rsid w:val="000E285D"/>
    <w:rsid w:val="000E2ED2"/>
    <w:rsid w:val="000E2F3B"/>
    <w:rsid w:val="000E60C9"/>
    <w:rsid w:val="000E66F7"/>
    <w:rsid w:val="000F02C0"/>
    <w:rsid w:val="000F0ECD"/>
    <w:rsid w:val="000F661B"/>
    <w:rsid w:val="00100C36"/>
    <w:rsid w:val="00101DD1"/>
    <w:rsid w:val="00105BC5"/>
    <w:rsid w:val="00106A2F"/>
    <w:rsid w:val="001132D0"/>
    <w:rsid w:val="00113940"/>
    <w:rsid w:val="00114787"/>
    <w:rsid w:val="00114C54"/>
    <w:rsid w:val="00117D2D"/>
    <w:rsid w:val="00117D7E"/>
    <w:rsid w:val="0012008F"/>
    <w:rsid w:val="00120340"/>
    <w:rsid w:val="001224AE"/>
    <w:rsid w:val="001237EC"/>
    <w:rsid w:val="00123AFE"/>
    <w:rsid w:val="001279ED"/>
    <w:rsid w:val="00130F4F"/>
    <w:rsid w:val="0013162A"/>
    <w:rsid w:val="00135F50"/>
    <w:rsid w:val="00142931"/>
    <w:rsid w:val="00143DB9"/>
    <w:rsid w:val="001444A5"/>
    <w:rsid w:val="001452DE"/>
    <w:rsid w:val="00150B35"/>
    <w:rsid w:val="00150C34"/>
    <w:rsid w:val="00151D72"/>
    <w:rsid w:val="001526D7"/>
    <w:rsid w:val="00153243"/>
    <w:rsid w:val="00153495"/>
    <w:rsid w:val="00154478"/>
    <w:rsid w:val="00162269"/>
    <w:rsid w:val="00166742"/>
    <w:rsid w:val="001679D7"/>
    <w:rsid w:val="0017086F"/>
    <w:rsid w:val="0017148F"/>
    <w:rsid w:val="00171F36"/>
    <w:rsid w:val="001743EE"/>
    <w:rsid w:val="00175380"/>
    <w:rsid w:val="00176A72"/>
    <w:rsid w:val="00176F24"/>
    <w:rsid w:val="00181B70"/>
    <w:rsid w:val="00181E56"/>
    <w:rsid w:val="0018273C"/>
    <w:rsid w:val="00182EC2"/>
    <w:rsid w:val="00182F10"/>
    <w:rsid w:val="00185E3D"/>
    <w:rsid w:val="001871E1"/>
    <w:rsid w:val="00187E1B"/>
    <w:rsid w:val="0019079E"/>
    <w:rsid w:val="00190CD2"/>
    <w:rsid w:val="0019350C"/>
    <w:rsid w:val="001964BC"/>
    <w:rsid w:val="00196D72"/>
    <w:rsid w:val="001A4AAA"/>
    <w:rsid w:val="001A7557"/>
    <w:rsid w:val="001B0BB9"/>
    <w:rsid w:val="001B1585"/>
    <w:rsid w:val="001B1802"/>
    <w:rsid w:val="001B1ECB"/>
    <w:rsid w:val="001B2B39"/>
    <w:rsid w:val="001B2F91"/>
    <w:rsid w:val="001B438B"/>
    <w:rsid w:val="001B456B"/>
    <w:rsid w:val="001C0AB1"/>
    <w:rsid w:val="001C1561"/>
    <w:rsid w:val="001C1A5F"/>
    <w:rsid w:val="001C30B5"/>
    <w:rsid w:val="001C54A3"/>
    <w:rsid w:val="001C6100"/>
    <w:rsid w:val="001C62B8"/>
    <w:rsid w:val="001C6FD4"/>
    <w:rsid w:val="001D1690"/>
    <w:rsid w:val="001D2EC9"/>
    <w:rsid w:val="001D4071"/>
    <w:rsid w:val="001D40CC"/>
    <w:rsid w:val="001D7D36"/>
    <w:rsid w:val="001E0637"/>
    <w:rsid w:val="001E10D2"/>
    <w:rsid w:val="001E4B73"/>
    <w:rsid w:val="001E5B18"/>
    <w:rsid w:val="001E5F63"/>
    <w:rsid w:val="001F05BF"/>
    <w:rsid w:val="001F0A6B"/>
    <w:rsid w:val="001F2356"/>
    <w:rsid w:val="001F2B28"/>
    <w:rsid w:val="001F3A65"/>
    <w:rsid w:val="001F3BC9"/>
    <w:rsid w:val="001F4804"/>
    <w:rsid w:val="001F7F58"/>
    <w:rsid w:val="00201B21"/>
    <w:rsid w:val="00202442"/>
    <w:rsid w:val="002064DD"/>
    <w:rsid w:val="00207661"/>
    <w:rsid w:val="00207D7A"/>
    <w:rsid w:val="00211B55"/>
    <w:rsid w:val="00213B2E"/>
    <w:rsid w:val="00214E8A"/>
    <w:rsid w:val="00216FF8"/>
    <w:rsid w:val="0021732D"/>
    <w:rsid w:val="002173C3"/>
    <w:rsid w:val="0021788E"/>
    <w:rsid w:val="00217EFB"/>
    <w:rsid w:val="002253BC"/>
    <w:rsid w:val="002272FB"/>
    <w:rsid w:val="00230F23"/>
    <w:rsid w:val="0023182F"/>
    <w:rsid w:val="00231E48"/>
    <w:rsid w:val="00235B02"/>
    <w:rsid w:val="00235FF1"/>
    <w:rsid w:val="00236B47"/>
    <w:rsid w:val="0024074D"/>
    <w:rsid w:val="00242C11"/>
    <w:rsid w:val="002434D3"/>
    <w:rsid w:val="002444C4"/>
    <w:rsid w:val="00245064"/>
    <w:rsid w:val="00246B71"/>
    <w:rsid w:val="00251A2B"/>
    <w:rsid w:val="00253A4E"/>
    <w:rsid w:val="00254109"/>
    <w:rsid w:val="00257F27"/>
    <w:rsid w:val="00261EB2"/>
    <w:rsid w:val="00263C3B"/>
    <w:rsid w:val="0026427E"/>
    <w:rsid w:val="00264C34"/>
    <w:rsid w:val="00267B2E"/>
    <w:rsid w:val="0027107E"/>
    <w:rsid w:val="0027286B"/>
    <w:rsid w:val="0027321D"/>
    <w:rsid w:val="00273392"/>
    <w:rsid w:val="0027567E"/>
    <w:rsid w:val="00282AA8"/>
    <w:rsid w:val="00283DD4"/>
    <w:rsid w:val="00283ECB"/>
    <w:rsid w:val="00284339"/>
    <w:rsid w:val="002854F7"/>
    <w:rsid w:val="002856F2"/>
    <w:rsid w:val="00291934"/>
    <w:rsid w:val="00292F33"/>
    <w:rsid w:val="002937EF"/>
    <w:rsid w:val="00297260"/>
    <w:rsid w:val="002A0054"/>
    <w:rsid w:val="002A1003"/>
    <w:rsid w:val="002A493F"/>
    <w:rsid w:val="002B0565"/>
    <w:rsid w:val="002B1D1E"/>
    <w:rsid w:val="002B452C"/>
    <w:rsid w:val="002B475C"/>
    <w:rsid w:val="002B4B63"/>
    <w:rsid w:val="002B6F2B"/>
    <w:rsid w:val="002C01A8"/>
    <w:rsid w:val="002C251F"/>
    <w:rsid w:val="002C376E"/>
    <w:rsid w:val="002C3FC5"/>
    <w:rsid w:val="002C508A"/>
    <w:rsid w:val="002C559B"/>
    <w:rsid w:val="002D26E5"/>
    <w:rsid w:val="002D29FC"/>
    <w:rsid w:val="002D2E54"/>
    <w:rsid w:val="002D2FA5"/>
    <w:rsid w:val="002D315D"/>
    <w:rsid w:val="002D4C3F"/>
    <w:rsid w:val="002D6098"/>
    <w:rsid w:val="002D6BB9"/>
    <w:rsid w:val="002E022D"/>
    <w:rsid w:val="002E08D9"/>
    <w:rsid w:val="002E3A0F"/>
    <w:rsid w:val="002E4114"/>
    <w:rsid w:val="002E4409"/>
    <w:rsid w:val="002E5DA1"/>
    <w:rsid w:val="002E6990"/>
    <w:rsid w:val="002E6CDF"/>
    <w:rsid w:val="002E762E"/>
    <w:rsid w:val="002F116C"/>
    <w:rsid w:val="002F1215"/>
    <w:rsid w:val="002F66D4"/>
    <w:rsid w:val="002F6E3B"/>
    <w:rsid w:val="00300110"/>
    <w:rsid w:val="003018CE"/>
    <w:rsid w:val="00301BB9"/>
    <w:rsid w:val="0030264A"/>
    <w:rsid w:val="0030689C"/>
    <w:rsid w:val="00306D06"/>
    <w:rsid w:val="00307269"/>
    <w:rsid w:val="00310145"/>
    <w:rsid w:val="0031093B"/>
    <w:rsid w:val="0031411C"/>
    <w:rsid w:val="00322049"/>
    <w:rsid w:val="003229BC"/>
    <w:rsid w:val="0032534E"/>
    <w:rsid w:val="003267DD"/>
    <w:rsid w:val="003271F5"/>
    <w:rsid w:val="003273AD"/>
    <w:rsid w:val="00327C9E"/>
    <w:rsid w:val="003313F1"/>
    <w:rsid w:val="0033639D"/>
    <w:rsid w:val="0033742C"/>
    <w:rsid w:val="00337902"/>
    <w:rsid w:val="003418E6"/>
    <w:rsid w:val="00342E65"/>
    <w:rsid w:val="0034308F"/>
    <w:rsid w:val="00344610"/>
    <w:rsid w:val="003472A8"/>
    <w:rsid w:val="00350C41"/>
    <w:rsid w:val="003519C4"/>
    <w:rsid w:val="00352E2D"/>
    <w:rsid w:val="00354198"/>
    <w:rsid w:val="0035611C"/>
    <w:rsid w:val="00357E93"/>
    <w:rsid w:val="00360353"/>
    <w:rsid w:val="003626F5"/>
    <w:rsid w:val="00363035"/>
    <w:rsid w:val="00363182"/>
    <w:rsid w:val="003640EE"/>
    <w:rsid w:val="00364587"/>
    <w:rsid w:val="0036557B"/>
    <w:rsid w:val="00365BAC"/>
    <w:rsid w:val="003663CB"/>
    <w:rsid w:val="003666A5"/>
    <w:rsid w:val="00367D89"/>
    <w:rsid w:val="00373901"/>
    <w:rsid w:val="00374400"/>
    <w:rsid w:val="00375C88"/>
    <w:rsid w:val="00381371"/>
    <w:rsid w:val="0038307E"/>
    <w:rsid w:val="00383F4B"/>
    <w:rsid w:val="00392759"/>
    <w:rsid w:val="00392FBE"/>
    <w:rsid w:val="0039529C"/>
    <w:rsid w:val="00396080"/>
    <w:rsid w:val="00396708"/>
    <w:rsid w:val="00396CFB"/>
    <w:rsid w:val="00396DDE"/>
    <w:rsid w:val="00397019"/>
    <w:rsid w:val="003A02B6"/>
    <w:rsid w:val="003A1F3C"/>
    <w:rsid w:val="003A499C"/>
    <w:rsid w:val="003A49B5"/>
    <w:rsid w:val="003A5EDD"/>
    <w:rsid w:val="003A6903"/>
    <w:rsid w:val="003B0F1F"/>
    <w:rsid w:val="003B1FCA"/>
    <w:rsid w:val="003B24B4"/>
    <w:rsid w:val="003B472A"/>
    <w:rsid w:val="003B4B69"/>
    <w:rsid w:val="003B694C"/>
    <w:rsid w:val="003C2530"/>
    <w:rsid w:val="003C55F1"/>
    <w:rsid w:val="003C5CA6"/>
    <w:rsid w:val="003D0860"/>
    <w:rsid w:val="003D1B0C"/>
    <w:rsid w:val="003D36CD"/>
    <w:rsid w:val="003D4789"/>
    <w:rsid w:val="003D4FE2"/>
    <w:rsid w:val="003D51D4"/>
    <w:rsid w:val="003E01A5"/>
    <w:rsid w:val="003E14BC"/>
    <w:rsid w:val="003E255A"/>
    <w:rsid w:val="003E4355"/>
    <w:rsid w:val="003E4E3A"/>
    <w:rsid w:val="003E5223"/>
    <w:rsid w:val="003E58BA"/>
    <w:rsid w:val="003E6F4E"/>
    <w:rsid w:val="003E7B82"/>
    <w:rsid w:val="003F0285"/>
    <w:rsid w:val="003F0B59"/>
    <w:rsid w:val="003F0FFE"/>
    <w:rsid w:val="003F111F"/>
    <w:rsid w:val="003F2D57"/>
    <w:rsid w:val="003F3C24"/>
    <w:rsid w:val="003F3C85"/>
    <w:rsid w:val="003F6C92"/>
    <w:rsid w:val="003F757D"/>
    <w:rsid w:val="00400814"/>
    <w:rsid w:val="0040151E"/>
    <w:rsid w:val="00401E99"/>
    <w:rsid w:val="004039A1"/>
    <w:rsid w:val="0040430A"/>
    <w:rsid w:val="00411155"/>
    <w:rsid w:val="004112CF"/>
    <w:rsid w:val="004115F5"/>
    <w:rsid w:val="0041261E"/>
    <w:rsid w:val="004200F5"/>
    <w:rsid w:val="0042138C"/>
    <w:rsid w:val="004220FD"/>
    <w:rsid w:val="00423D86"/>
    <w:rsid w:val="0042496F"/>
    <w:rsid w:val="00427014"/>
    <w:rsid w:val="00430424"/>
    <w:rsid w:val="00432A1F"/>
    <w:rsid w:val="00432BBF"/>
    <w:rsid w:val="00432F5D"/>
    <w:rsid w:val="00432FBC"/>
    <w:rsid w:val="0043349E"/>
    <w:rsid w:val="00437093"/>
    <w:rsid w:val="0044087C"/>
    <w:rsid w:val="00453803"/>
    <w:rsid w:val="00453A91"/>
    <w:rsid w:val="00454987"/>
    <w:rsid w:val="00455EF8"/>
    <w:rsid w:val="0045673E"/>
    <w:rsid w:val="00460259"/>
    <w:rsid w:val="00461819"/>
    <w:rsid w:val="00463FCD"/>
    <w:rsid w:val="00467491"/>
    <w:rsid w:val="0046772B"/>
    <w:rsid w:val="00467C62"/>
    <w:rsid w:val="004704D0"/>
    <w:rsid w:val="00472C81"/>
    <w:rsid w:val="00473262"/>
    <w:rsid w:val="00476CEB"/>
    <w:rsid w:val="00477319"/>
    <w:rsid w:val="00480A74"/>
    <w:rsid w:val="00481E57"/>
    <w:rsid w:val="004829E4"/>
    <w:rsid w:val="00483267"/>
    <w:rsid w:val="00483ADF"/>
    <w:rsid w:val="00484A95"/>
    <w:rsid w:val="00484F8F"/>
    <w:rsid w:val="0048591E"/>
    <w:rsid w:val="00485CC5"/>
    <w:rsid w:val="0049075E"/>
    <w:rsid w:val="00491960"/>
    <w:rsid w:val="0049200F"/>
    <w:rsid w:val="00494F19"/>
    <w:rsid w:val="00495239"/>
    <w:rsid w:val="00495726"/>
    <w:rsid w:val="00497D0F"/>
    <w:rsid w:val="004A07B5"/>
    <w:rsid w:val="004A0D2E"/>
    <w:rsid w:val="004A1EC1"/>
    <w:rsid w:val="004A1FC7"/>
    <w:rsid w:val="004A31C2"/>
    <w:rsid w:val="004A375E"/>
    <w:rsid w:val="004A428D"/>
    <w:rsid w:val="004A4B76"/>
    <w:rsid w:val="004B17D3"/>
    <w:rsid w:val="004B2588"/>
    <w:rsid w:val="004B3FDC"/>
    <w:rsid w:val="004B4342"/>
    <w:rsid w:val="004B762E"/>
    <w:rsid w:val="004C12BB"/>
    <w:rsid w:val="004C1E5C"/>
    <w:rsid w:val="004C2E38"/>
    <w:rsid w:val="004C3896"/>
    <w:rsid w:val="004C6184"/>
    <w:rsid w:val="004C6766"/>
    <w:rsid w:val="004D3740"/>
    <w:rsid w:val="004D42ED"/>
    <w:rsid w:val="004D6E87"/>
    <w:rsid w:val="004D7860"/>
    <w:rsid w:val="004D7EB0"/>
    <w:rsid w:val="004E2C3D"/>
    <w:rsid w:val="004E319A"/>
    <w:rsid w:val="004E326E"/>
    <w:rsid w:val="004E32AB"/>
    <w:rsid w:val="004E43D5"/>
    <w:rsid w:val="004E6428"/>
    <w:rsid w:val="004F0ADD"/>
    <w:rsid w:val="004F0E27"/>
    <w:rsid w:val="004F1381"/>
    <w:rsid w:val="004F15CF"/>
    <w:rsid w:val="004F1693"/>
    <w:rsid w:val="004F351B"/>
    <w:rsid w:val="004F35CC"/>
    <w:rsid w:val="004F4F6E"/>
    <w:rsid w:val="004F51E6"/>
    <w:rsid w:val="004F569E"/>
    <w:rsid w:val="004F7BE3"/>
    <w:rsid w:val="00501601"/>
    <w:rsid w:val="0050183D"/>
    <w:rsid w:val="00502C58"/>
    <w:rsid w:val="00503256"/>
    <w:rsid w:val="0050366A"/>
    <w:rsid w:val="005042D7"/>
    <w:rsid w:val="00504A30"/>
    <w:rsid w:val="00505D99"/>
    <w:rsid w:val="005071DC"/>
    <w:rsid w:val="00510779"/>
    <w:rsid w:val="00511E26"/>
    <w:rsid w:val="00513B10"/>
    <w:rsid w:val="0051572C"/>
    <w:rsid w:val="00516A7A"/>
    <w:rsid w:val="00523E0F"/>
    <w:rsid w:val="00526868"/>
    <w:rsid w:val="00531C48"/>
    <w:rsid w:val="00534E7C"/>
    <w:rsid w:val="005367C8"/>
    <w:rsid w:val="005373F4"/>
    <w:rsid w:val="00542417"/>
    <w:rsid w:val="00543594"/>
    <w:rsid w:val="00543713"/>
    <w:rsid w:val="00544BD7"/>
    <w:rsid w:val="00545EA2"/>
    <w:rsid w:val="00547848"/>
    <w:rsid w:val="00556E03"/>
    <w:rsid w:val="00557913"/>
    <w:rsid w:val="00562937"/>
    <w:rsid w:val="00564CC2"/>
    <w:rsid w:val="00567CC2"/>
    <w:rsid w:val="00570CA7"/>
    <w:rsid w:val="0057331F"/>
    <w:rsid w:val="0057379A"/>
    <w:rsid w:val="0057500A"/>
    <w:rsid w:val="00576D7A"/>
    <w:rsid w:val="00577189"/>
    <w:rsid w:val="005821F4"/>
    <w:rsid w:val="005846DD"/>
    <w:rsid w:val="00584806"/>
    <w:rsid w:val="00590711"/>
    <w:rsid w:val="00590DBB"/>
    <w:rsid w:val="0059131B"/>
    <w:rsid w:val="00591BDC"/>
    <w:rsid w:val="00592300"/>
    <w:rsid w:val="00592980"/>
    <w:rsid w:val="005938B3"/>
    <w:rsid w:val="00594E22"/>
    <w:rsid w:val="005951AB"/>
    <w:rsid w:val="00595D7A"/>
    <w:rsid w:val="00597A39"/>
    <w:rsid w:val="005A0A9F"/>
    <w:rsid w:val="005A2BEB"/>
    <w:rsid w:val="005A34C6"/>
    <w:rsid w:val="005A5595"/>
    <w:rsid w:val="005A5B12"/>
    <w:rsid w:val="005A63E5"/>
    <w:rsid w:val="005A6994"/>
    <w:rsid w:val="005A7561"/>
    <w:rsid w:val="005B2F58"/>
    <w:rsid w:val="005B4D97"/>
    <w:rsid w:val="005B4EAB"/>
    <w:rsid w:val="005B6273"/>
    <w:rsid w:val="005C3329"/>
    <w:rsid w:val="005C48EA"/>
    <w:rsid w:val="005C51C7"/>
    <w:rsid w:val="005C5909"/>
    <w:rsid w:val="005C755E"/>
    <w:rsid w:val="005C75FD"/>
    <w:rsid w:val="005C7C2B"/>
    <w:rsid w:val="005D10F9"/>
    <w:rsid w:val="005D129E"/>
    <w:rsid w:val="005D3AEC"/>
    <w:rsid w:val="005D41EC"/>
    <w:rsid w:val="005D430B"/>
    <w:rsid w:val="005E0730"/>
    <w:rsid w:val="005E097D"/>
    <w:rsid w:val="005E2D71"/>
    <w:rsid w:val="005E4F08"/>
    <w:rsid w:val="005E507A"/>
    <w:rsid w:val="005E7D1A"/>
    <w:rsid w:val="005E7F91"/>
    <w:rsid w:val="005F0B13"/>
    <w:rsid w:val="005F1F52"/>
    <w:rsid w:val="005F7916"/>
    <w:rsid w:val="00604106"/>
    <w:rsid w:val="0060494E"/>
    <w:rsid w:val="00607AD0"/>
    <w:rsid w:val="00610FC8"/>
    <w:rsid w:val="00613E54"/>
    <w:rsid w:val="00614941"/>
    <w:rsid w:val="00614E06"/>
    <w:rsid w:val="00617487"/>
    <w:rsid w:val="006229F4"/>
    <w:rsid w:val="006238C6"/>
    <w:rsid w:val="00625412"/>
    <w:rsid w:val="00625528"/>
    <w:rsid w:val="00627295"/>
    <w:rsid w:val="0063018A"/>
    <w:rsid w:val="006304C8"/>
    <w:rsid w:val="00631255"/>
    <w:rsid w:val="006328A0"/>
    <w:rsid w:val="00632EF1"/>
    <w:rsid w:val="00634E5C"/>
    <w:rsid w:val="00634FBF"/>
    <w:rsid w:val="006351F9"/>
    <w:rsid w:val="00635DF7"/>
    <w:rsid w:val="00641C81"/>
    <w:rsid w:val="00644906"/>
    <w:rsid w:val="0064687D"/>
    <w:rsid w:val="0064794D"/>
    <w:rsid w:val="00647CD6"/>
    <w:rsid w:val="00651D64"/>
    <w:rsid w:val="00652AAD"/>
    <w:rsid w:val="0065300E"/>
    <w:rsid w:val="0065379C"/>
    <w:rsid w:val="006553D1"/>
    <w:rsid w:val="00655D73"/>
    <w:rsid w:val="00655E6B"/>
    <w:rsid w:val="00657829"/>
    <w:rsid w:val="00657B4A"/>
    <w:rsid w:val="006630CE"/>
    <w:rsid w:val="0067341E"/>
    <w:rsid w:val="00674ACB"/>
    <w:rsid w:val="00680302"/>
    <w:rsid w:val="0068236E"/>
    <w:rsid w:val="00684267"/>
    <w:rsid w:val="006857FA"/>
    <w:rsid w:val="00685E29"/>
    <w:rsid w:val="0068669F"/>
    <w:rsid w:val="00690A8D"/>
    <w:rsid w:val="0069349F"/>
    <w:rsid w:val="00693CF9"/>
    <w:rsid w:val="00693F14"/>
    <w:rsid w:val="00694072"/>
    <w:rsid w:val="0069476D"/>
    <w:rsid w:val="00695FB5"/>
    <w:rsid w:val="006A065D"/>
    <w:rsid w:val="006A27F6"/>
    <w:rsid w:val="006A346C"/>
    <w:rsid w:val="006A3EF0"/>
    <w:rsid w:val="006A44CC"/>
    <w:rsid w:val="006A6985"/>
    <w:rsid w:val="006A6E8C"/>
    <w:rsid w:val="006A76E6"/>
    <w:rsid w:val="006B2D21"/>
    <w:rsid w:val="006C166F"/>
    <w:rsid w:val="006C2332"/>
    <w:rsid w:val="006C4A2D"/>
    <w:rsid w:val="006C5F67"/>
    <w:rsid w:val="006C7762"/>
    <w:rsid w:val="006C7EBC"/>
    <w:rsid w:val="006D2B10"/>
    <w:rsid w:val="006D5003"/>
    <w:rsid w:val="006D7C0A"/>
    <w:rsid w:val="006E1AA1"/>
    <w:rsid w:val="006E1FB9"/>
    <w:rsid w:val="006E704C"/>
    <w:rsid w:val="006F22DC"/>
    <w:rsid w:val="006F3B5A"/>
    <w:rsid w:val="006F43E9"/>
    <w:rsid w:val="006F5F73"/>
    <w:rsid w:val="006F6461"/>
    <w:rsid w:val="00701C4E"/>
    <w:rsid w:val="0070263E"/>
    <w:rsid w:val="007046F9"/>
    <w:rsid w:val="0070626A"/>
    <w:rsid w:val="007168A0"/>
    <w:rsid w:val="00720653"/>
    <w:rsid w:val="00723E36"/>
    <w:rsid w:val="007246F2"/>
    <w:rsid w:val="007256CD"/>
    <w:rsid w:val="007269C7"/>
    <w:rsid w:val="00726CB2"/>
    <w:rsid w:val="007315FF"/>
    <w:rsid w:val="00732911"/>
    <w:rsid w:val="00732A9A"/>
    <w:rsid w:val="00733FB4"/>
    <w:rsid w:val="00737B3C"/>
    <w:rsid w:val="007417EA"/>
    <w:rsid w:val="00745636"/>
    <w:rsid w:val="00746A05"/>
    <w:rsid w:val="007476EE"/>
    <w:rsid w:val="00755B9C"/>
    <w:rsid w:val="00757A50"/>
    <w:rsid w:val="00763E4E"/>
    <w:rsid w:val="0076480A"/>
    <w:rsid w:val="00764F31"/>
    <w:rsid w:val="00766E2D"/>
    <w:rsid w:val="0077100F"/>
    <w:rsid w:val="00771462"/>
    <w:rsid w:val="007741CC"/>
    <w:rsid w:val="00781F9C"/>
    <w:rsid w:val="00783FF7"/>
    <w:rsid w:val="00785F9D"/>
    <w:rsid w:val="00790806"/>
    <w:rsid w:val="00791ED3"/>
    <w:rsid w:val="00792779"/>
    <w:rsid w:val="00793490"/>
    <w:rsid w:val="00794537"/>
    <w:rsid w:val="00795CF8"/>
    <w:rsid w:val="00796A21"/>
    <w:rsid w:val="007A0F5B"/>
    <w:rsid w:val="007A1CBD"/>
    <w:rsid w:val="007A2973"/>
    <w:rsid w:val="007A4948"/>
    <w:rsid w:val="007A6AC6"/>
    <w:rsid w:val="007A7355"/>
    <w:rsid w:val="007A7897"/>
    <w:rsid w:val="007B162D"/>
    <w:rsid w:val="007B45EE"/>
    <w:rsid w:val="007B4B47"/>
    <w:rsid w:val="007B7DE5"/>
    <w:rsid w:val="007C04D5"/>
    <w:rsid w:val="007C0E57"/>
    <w:rsid w:val="007C1B64"/>
    <w:rsid w:val="007C2498"/>
    <w:rsid w:val="007C3E1A"/>
    <w:rsid w:val="007C56BF"/>
    <w:rsid w:val="007C69F4"/>
    <w:rsid w:val="007D0193"/>
    <w:rsid w:val="007D04E5"/>
    <w:rsid w:val="007D1500"/>
    <w:rsid w:val="007D21A3"/>
    <w:rsid w:val="007D4380"/>
    <w:rsid w:val="007D5646"/>
    <w:rsid w:val="007E0048"/>
    <w:rsid w:val="007E01C5"/>
    <w:rsid w:val="007E076A"/>
    <w:rsid w:val="007E2D9B"/>
    <w:rsid w:val="007E3D88"/>
    <w:rsid w:val="007E431C"/>
    <w:rsid w:val="007E4A37"/>
    <w:rsid w:val="007E4C64"/>
    <w:rsid w:val="007E55DB"/>
    <w:rsid w:val="007E7A01"/>
    <w:rsid w:val="007F07BB"/>
    <w:rsid w:val="007F0F3D"/>
    <w:rsid w:val="007F5BFF"/>
    <w:rsid w:val="008003E1"/>
    <w:rsid w:val="00804DB8"/>
    <w:rsid w:val="00805295"/>
    <w:rsid w:val="00805ADF"/>
    <w:rsid w:val="008064EE"/>
    <w:rsid w:val="00806F06"/>
    <w:rsid w:val="0081117A"/>
    <w:rsid w:val="008117F9"/>
    <w:rsid w:val="00811839"/>
    <w:rsid w:val="008118D6"/>
    <w:rsid w:val="008124FA"/>
    <w:rsid w:val="00813E23"/>
    <w:rsid w:val="008147C1"/>
    <w:rsid w:val="00816317"/>
    <w:rsid w:val="00816448"/>
    <w:rsid w:val="008167AC"/>
    <w:rsid w:val="00817A72"/>
    <w:rsid w:val="008217D2"/>
    <w:rsid w:val="00822BA7"/>
    <w:rsid w:val="008257DF"/>
    <w:rsid w:val="00830406"/>
    <w:rsid w:val="0083196A"/>
    <w:rsid w:val="00832D72"/>
    <w:rsid w:val="00840813"/>
    <w:rsid w:val="008430BD"/>
    <w:rsid w:val="00843852"/>
    <w:rsid w:val="00843A5E"/>
    <w:rsid w:val="0084450F"/>
    <w:rsid w:val="00851678"/>
    <w:rsid w:val="00851804"/>
    <w:rsid w:val="0085320E"/>
    <w:rsid w:val="00853A33"/>
    <w:rsid w:val="00853F15"/>
    <w:rsid w:val="00854C3B"/>
    <w:rsid w:val="00855BDD"/>
    <w:rsid w:val="00860456"/>
    <w:rsid w:val="0086384E"/>
    <w:rsid w:val="00863AF4"/>
    <w:rsid w:val="00865128"/>
    <w:rsid w:val="0086530E"/>
    <w:rsid w:val="008659CD"/>
    <w:rsid w:val="00867E3E"/>
    <w:rsid w:val="00871A79"/>
    <w:rsid w:val="00872129"/>
    <w:rsid w:val="00873AE5"/>
    <w:rsid w:val="008746E7"/>
    <w:rsid w:val="00876474"/>
    <w:rsid w:val="00876A82"/>
    <w:rsid w:val="0088041D"/>
    <w:rsid w:val="00880D2A"/>
    <w:rsid w:val="00882180"/>
    <w:rsid w:val="00882870"/>
    <w:rsid w:val="00887E18"/>
    <w:rsid w:val="00890B8A"/>
    <w:rsid w:val="00890C46"/>
    <w:rsid w:val="00894B02"/>
    <w:rsid w:val="00896489"/>
    <w:rsid w:val="00897F7F"/>
    <w:rsid w:val="008A1190"/>
    <w:rsid w:val="008A3FD9"/>
    <w:rsid w:val="008A487A"/>
    <w:rsid w:val="008A542D"/>
    <w:rsid w:val="008A758A"/>
    <w:rsid w:val="008A7734"/>
    <w:rsid w:val="008B1655"/>
    <w:rsid w:val="008B6D0E"/>
    <w:rsid w:val="008B7A34"/>
    <w:rsid w:val="008C2461"/>
    <w:rsid w:val="008C27FE"/>
    <w:rsid w:val="008C44F7"/>
    <w:rsid w:val="008C6C3B"/>
    <w:rsid w:val="008C7099"/>
    <w:rsid w:val="008C7481"/>
    <w:rsid w:val="008C7E6C"/>
    <w:rsid w:val="008D159C"/>
    <w:rsid w:val="008D2AAF"/>
    <w:rsid w:val="008D37F8"/>
    <w:rsid w:val="008D52B5"/>
    <w:rsid w:val="008E2832"/>
    <w:rsid w:val="008E3A5A"/>
    <w:rsid w:val="008E3C70"/>
    <w:rsid w:val="008E4327"/>
    <w:rsid w:val="008E4388"/>
    <w:rsid w:val="008E5199"/>
    <w:rsid w:val="008E5C15"/>
    <w:rsid w:val="008E6E89"/>
    <w:rsid w:val="008F16AB"/>
    <w:rsid w:val="008F259A"/>
    <w:rsid w:val="008F387B"/>
    <w:rsid w:val="008F4599"/>
    <w:rsid w:val="008F5A0B"/>
    <w:rsid w:val="008F7195"/>
    <w:rsid w:val="008F727F"/>
    <w:rsid w:val="008F7DF8"/>
    <w:rsid w:val="00900368"/>
    <w:rsid w:val="00902B49"/>
    <w:rsid w:val="00903FB5"/>
    <w:rsid w:val="00904F38"/>
    <w:rsid w:val="0090569E"/>
    <w:rsid w:val="00907222"/>
    <w:rsid w:val="009076FC"/>
    <w:rsid w:val="0091016C"/>
    <w:rsid w:val="00911C01"/>
    <w:rsid w:val="00912C80"/>
    <w:rsid w:val="009135FA"/>
    <w:rsid w:val="00914150"/>
    <w:rsid w:val="00914755"/>
    <w:rsid w:val="00915F46"/>
    <w:rsid w:val="00917544"/>
    <w:rsid w:val="00917D3D"/>
    <w:rsid w:val="009204CD"/>
    <w:rsid w:val="0092115A"/>
    <w:rsid w:val="00926522"/>
    <w:rsid w:val="00933CC4"/>
    <w:rsid w:val="00934818"/>
    <w:rsid w:val="00934C17"/>
    <w:rsid w:val="00936439"/>
    <w:rsid w:val="00940306"/>
    <w:rsid w:val="00940632"/>
    <w:rsid w:val="009406B2"/>
    <w:rsid w:val="00944802"/>
    <w:rsid w:val="009452A5"/>
    <w:rsid w:val="009452F6"/>
    <w:rsid w:val="00952D23"/>
    <w:rsid w:val="00952D80"/>
    <w:rsid w:val="00952F8D"/>
    <w:rsid w:val="009548BD"/>
    <w:rsid w:val="0095494C"/>
    <w:rsid w:val="00954FB3"/>
    <w:rsid w:val="00960023"/>
    <w:rsid w:val="00961182"/>
    <w:rsid w:val="0096195C"/>
    <w:rsid w:val="0096197D"/>
    <w:rsid w:val="00970E76"/>
    <w:rsid w:val="00971138"/>
    <w:rsid w:val="009715ED"/>
    <w:rsid w:val="00971D21"/>
    <w:rsid w:val="009732A3"/>
    <w:rsid w:val="009801BF"/>
    <w:rsid w:val="00980678"/>
    <w:rsid w:val="009813AD"/>
    <w:rsid w:val="00981C54"/>
    <w:rsid w:val="00982DC2"/>
    <w:rsid w:val="00986D6F"/>
    <w:rsid w:val="0098700E"/>
    <w:rsid w:val="0098752C"/>
    <w:rsid w:val="00994E88"/>
    <w:rsid w:val="00995B72"/>
    <w:rsid w:val="00995BD7"/>
    <w:rsid w:val="009A01DE"/>
    <w:rsid w:val="009A0B72"/>
    <w:rsid w:val="009A187A"/>
    <w:rsid w:val="009A19FA"/>
    <w:rsid w:val="009A1A4E"/>
    <w:rsid w:val="009A3A8B"/>
    <w:rsid w:val="009A68C0"/>
    <w:rsid w:val="009B06E1"/>
    <w:rsid w:val="009B4DF1"/>
    <w:rsid w:val="009C05E8"/>
    <w:rsid w:val="009C0FDD"/>
    <w:rsid w:val="009C46FB"/>
    <w:rsid w:val="009C5E9E"/>
    <w:rsid w:val="009C5F60"/>
    <w:rsid w:val="009D2357"/>
    <w:rsid w:val="009D2D93"/>
    <w:rsid w:val="009D778C"/>
    <w:rsid w:val="009E66AD"/>
    <w:rsid w:val="009E7716"/>
    <w:rsid w:val="009F2875"/>
    <w:rsid w:val="009F37E6"/>
    <w:rsid w:val="009F471E"/>
    <w:rsid w:val="009F5C0C"/>
    <w:rsid w:val="009F6091"/>
    <w:rsid w:val="009F62CB"/>
    <w:rsid w:val="009F75E2"/>
    <w:rsid w:val="00A003BF"/>
    <w:rsid w:val="00A01EF3"/>
    <w:rsid w:val="00A053AE"/>
    <w:rsid w:val="00A05B4F"/>
    <w:rsid w:val="00A07530"/>
    <w:rsid w:val="00A1095A"/>
    <w:rsid w:val="00A10C94"/>
    <w:rsid w:val="00A14E5F"/>
    <w:rsid w:val="00A16A02"/>
    <w:rsid w:val="00A2154A"/>
    <w:rsid w:val="00A22788"/>
    <w:rsid w:val="00A24DFC"/>
    <w:rsid w:val="00A26456"/>
    <w:rsid w:val="00A27475"/>
    <w:rsid w:val="00A27B6B"/>
    <w:rsid w:val="00A32C1C"/>
    <w:rsid w:val="00A33DE2"/>
    <w:rsid w:val="00A347A2"/>
    <w:rsid w:val="00A35FAD"/>
    <w:rsid w:val="00A37657"/>
    <w:rsid w:val="00A37A3D"/>
    <w:rsid w:val="00A37D09"/>
    <w:rsid w:val="00A43444"/>
    <w:rsid w:val="00A434E3"/>
    <w:rsid w:val="00A4458F"/>
    <w:rsid w:val="00A45343"/>
    <w:rsid w:val="00A4721C"/>
    <w:rsid w:val="00A51B46"/>
    <w:rsid w:val="00A53DB1"/>
    <w:rsid w:val="00A542E4"/>
    <w:rsid w:val="00A54A6D"/>
    <w:rsid w:val="00A54E01"/>
    <w:rsid w:val="00A558E6"/>
    <w:rsid w:val="00A57CB1"/>
    <w:rsid w:val="00A61CEE"/>
    <w:rsid w:val="00A6200B"/>
    <w:rsid w:val="00A623DF"/>
    <w:rsid w:val="00A67173"/>
    <w:rsid w:val="00A67458"/>
    <w:rsid w:val="00A724B7"/>
    <w:rsid w:val="00A75620"/>
    <w:rsid w:val="00A77F0D"/>
    <w:rsid w:val="00A8257C"/>
    <w:rsid w:val="00A8366C"/>
    <w:rsid w:val="00A85131"/>
    <w:rsid w:val="00A90B4E"/>
    <w:rsid w:val="00A91A3F"/>
    <w:rsid w:val="00A92FDB"/>
    <w:rsid w:val="00A931DA"/>
    <w:rsid w:val="00A93B12"/>
    <w:rsid w:val="00A94437"/>
    <w:rsid w:val="00A94896"/>
    <w:rsid w:val="00A94D2D"/>
    <w:rsid w:val="00A95028"/>
    <w:rsid w:val="00A970CE"/>
    <w:rsid w:val="00A97132"/>
    <w:rsid w:val="00AA091D"/>
    <w:rsid w:val="00AA4A6B"/>
    <w:rsid w:val="00AA56B0"/>
    <w:rsid w:val="00AA7B56"/>
    <w:rsid w:val="00AA7CDF"/>
    <w:rsid w:val="00AB2584"/>
    <w:rsid w:val="00AB29E3"/>
    <w:rsid w:val="00AB4976"/>
    <w:rsid w:val="00AC008C"/>
    <w:rsid w:val="00AC0E45"/>
    <w:rsid w:val="00AC6FE1"/>
    <w:rsid w:val="00AC70A3"/>
    <w:rsid w:val="00AC773F"/>
    <w:rsid w:val="00AC7F02"/>
    <w:rsid w:val="00AD1357"/>
    <w:rsid w:val="00AD1EC4"/>
    <w:rsid w:val="00AD694A"/>
    <w:rsid w:val="00AD6F13"/>
    <w:rsid w:val="00AE13B5"/>
    <w:rsid w:val="00AE7567"/>
    <w:rsid w:val="00AF6F8B"/>
    <w:rsid w:val="00AF7466"/>
    <w:rsid w:val="00AF75CB"/>
    <w:rsid w:val="00B023F5"/>
    <w:rsid w:val="00B04447"/>
    <w:rsid w:val="00B04EE2"/>
    <w:rsid w:val="00B059CC"/>
    <w:rsid w:val="00B0673C"/>
    <w:rsid w:val="00B07777"/>
    <w:rsid w:val="00B07E43"/>
    <w:rsid w:val="00B12024"/>
    <w:rsid w:val="00B134DD"/>
    <w:rsid w:val="00B14D7A"/>
    <w:rsid w:val="00B15709"/>
    <w:rsid w:val="00B16D5A"/>
    <w:rsid w:val="00B17469"/>
    <w:rsid w:val="00B20F2B"/>
    <w:rsid w:val="00B2532B"/>
    <w:rsid w:val="00B262C5"/>
    <w:rsid w:val="00B26FAC"/>
    <w:rsid w:val="00B2733E"/>
    <w:rsid w:val="00B27389"/>
    <w:rsid w:val="00B27583"/>
    <w:rsid w:val="00B32791"/>
    <w:rsid w:val="00B32B6D"/>
    <w:rsid w:val="00B32D5A"/>
    <w:rsid w:val="00B32F04"/>
    <w:rsid w:val="00B34218"/>
    <w:rsid w:val="00B34358"/>
    <w:rsid w:val="00B359C2"/>
    <w:rsid w:val="00B36957"/>
    <w:rsid w:val="00B41148"/>
    <w:rsid w:val="00B4298D"/>
    <w:rsid w:val="00B42A31"/>
    <w:rsid w:val="00B467D3"/>
    <w:rsid w:val="00B467D6"/>
    <w:rsid w:val="00B46DA9"/>
    <w:rsid w:val="00B46DCE"/>
    <w:rsid w:val="00B473D7"/>
    <w:rsid w:val="00B475B5"/>
    <w:rsid w:val="00B511AE"/>
    <w:rsid w:val="00B512AD"/>
    <w:rsid w:val="00B52376"/>
    <w:rsid w:val="00B54293"/>
    <w:rsid w:val="00B542B9"/>
    <w:rsid w:val="00B565AD"/>
    <w:rsid w:val="00B56960"/>
    <w:rsid w:val="00B56C2C"/>
    <w:rsid w:val="00B57DA2"/>
    <w:rsid w:val="00B618C3"/>
    <w:rsid w:val="00B6506E"/>
    <w:rsid w:val="00B6511C"/>
    <w:rsid w:val="00B6657E"/>
    <w:rsid w:val="00B66868"/>
    <w:rsid w:val="00B66A2C"/>
    <w:rsid w:val="00B677FD"/>
    <w:rsid w:val="00B70BA9"/>
    <w:rsid w:val="00B72A07"/>
    <w:rsid w:val="00B74E5B"/>
    <w:rsid w:val="00B7558A"/>
    <w:rsid w:val="00B758C1"/>
    <w:rsid w:val="00B7684D"/>
    <w:rsid w:val="00B806B2"/>
    <w:rsid w:val="00B82A03"/>
    <w:rsid w:val="00B8416B"/>
    <w:rsid w:val="00B84A5B"/>
    <w:rsid w:val="00B87CFA"/>
    <w:rsid w:val="00B910FC"/>
    <w:rsid w:val="00B91420"/>
    <w:rsid w:val="00B9147E"/>
    <w:rsid w:val="00B9340A"/>
    <w:rsid w:val="00B94231"/>
    <w:rsid w:val="00B96EE0"/>
    <w:rsid w:val="00BA0CE1"/>
    <w:rsid w:val="00BA0EE6"/>
    <w:rsid w:val="00BA3879"/>
    <w:rsid w:val="00BA4E51"/>
    <w:rsid w:val="00BA4F1F"/>
    <w:rsid w:val="00BA731A"/>
    <w:rsid w:val="00BA7799"/>
    <w:rsid w:val="00BA786F"/>
    <w:rsid w:val="00BB0327"/>
    <w:rsid w:val="00BB185F"/>
    <w:rsid w:val="00BB388B"/>
    <w:rsid w:val="00BB3938"/>
    <w:rsid w:val="00BB3DBF"/>
    <w:rsid w:val="00BB707B"/>
    <w:rsid w:val="00BC000E"/>
    <w:rsid w:val="00BC1B57"/>
    <w:rsid w:val="00BC29BD"/>
    <w:rsid w:val="00BC2AAC"/>
    <w:rsid w:val="00BC4397"/>
    <w:rsid w:val="00BC5DD6"/>
    <w:rsid w:val="00BD5CC4"/>
    <w:rsid w:val="00BE3FE0"/>
    <w:rsid w:val="00BE4267"/>
    <w:rsid w:val="00BE4500"/>
    <w:rsid w:val="00BE5062"/>
    <w:rsid w:val="00BE6692"/>
    <w:rsid w:val="00BE705E"/>
    <w:rsid w:val="00BF1DE8"/>
    <w:rsid w:val="00BF5F30"/>
    <w:rsid w:val="00BF60A5"/>
    <w:rsid w:val="00BF67F9"/>
    <w:rsid w:val="00BF76A6"/>
    <w:rsid w:val="00C015B9"/>
    <w:rsid w:val="00C073D9"/>
    <w:rsid w:val="00C07502"/>
    <w:rsid w:val="00C101D4"/>
    <w:rsid w:val="00C13DE8"/>
    <w:rsid w:val="00C1452D"/>
    <w:rsid w:val="00C14646"/>
    <w:rsid w:val="00C159DF"/>
    <w:rsid w:val="00C16C5F"/>
    <w:rsid w:val="00C17EAB"/>
    <w:rsid w:val="00C2223C"/>
    <w:rsid w:val="00C22D35"/>
    <w:rsid w:val="00C2465B"/>
    <w:rsid w:val="00C252DE"/>
    <w:rsid w:val="00C26341"/>
    <w:rsid w:val="00C2731F"/>
    <w:rsid w:val="00C31EBF"/>
    <w:rsid w:val="00C32BE5"/>
    <w:rsid w:val="00C33E42"/>
    <w:rsid w:val="00C41B1E"/>
    <w:rsid w:val="00C4212B"/>
    <w:rsid w:val="00C43563"/>
    <w:rsid w:val="00C462C9"/>
    <w:rsid w:val="00C478A8"/>
    <w:rsid w:val="00C50A6B"/>
    <w:rsid w:val="00C50D71"/>
    <w:rsid w:val="00C50DFA"/>
    <w:rsid w:val="00C5246C"/>
    <w:rsid w:val="00C528A7"/>
    <w:rsid w:val="00C5353C"/>
    <w:rsid w:val="00C53DCC"/>
    <w:rsid w:val="00C5407A"/>
    <w:rsid w:val="00C548E7"/>
    <w:rsid w:val="00C55FC9"/>
    <w:rsid w:val="00C5628E"/>
    <w:rsid w:val="00C56402"/>
    <w:rsid w:val="00C60784"/>
    <w:rsid w:val="00C60C57"/>
    <w:rsid w:val="00C60FD1"/>
    <w:rsid w:val="00C629E5"/>
    <w:rsid w:val="00C630C1"/>
    <w:rsid w:val="00C646B6"/>
    <w:rsid w:val="00C66FAF"/>
    <w:rsid w:val="00C6763A"/>
    <w:rsid w:val="00C6778E"/>
    <w:rsid w:val="00C71C63"/>
    <w:rsid w:val="00C73D7F"/>
    <w:rsid w:val="00C755A5"/>
    <w:rsid w:val="00C76193"/>
    <w:rsid w:val="00C85D89"/>
    <w:rsid w:val="00C86050"/>
    <w:rsid w:val="00C8655F"/>
    <w:rsid w:val="00C86F9B"/>
    <w:rsid w:val="00C9737B"/>
    <w:rsid w:val="00C97931"/>
    <w:rsid w:val="00CA19B6"/>
    <w:rsid w:val="00CA1E18"/>
    <w:rsid w:val="00CA2E57"/>
    <w:rsid w:val="00CA38E8"/>
    <w:rsid w:val="00CA4DC4"/>
    <w:rsid w:val="00CA58F7"/>
    <w:rsid w:val="00CA647A"/>
    <w:rsid w:val="00CA714E"/>
    <w:rsid w:val="00CB1437"/>
    <w:rsid w:val="00CB2A1B"/>
    <w:rsid w:val="00CB5413"/>
    <w:rsid w:val="00CB55DE"/>
    <w:rsid w:val="00CB59AB"/>
    <w:rsid w:val="00CB6630"/>
    <w:rsid w:val="00CB6717"/>
    <w:rsid w:val="00CB6CEB"/>
    <w:rsid w:val="00CB7381"/>
    <w:rsid w:val="00CB747E"/>
    <w:rsid w:val="00CC0711"/>
    <w:rsid w:val="00CC0AE2"/>
    <w:rsid w:val="00CC25C5"/>
    <w:rsid w:val="00CC339D"/>
    <w:rsid w:val="00CC3A61"/>
    <w:rsid w:val="00CC408A"/>
    <w:rsid w:val="00CC4CDE"/>
    <w:rsid w:val="00CC4D2A"/>
    <w:rsid w:val="00CC633C"/>
    <w:rsid w:val="00CC7FDB"/>
    <w:rsid w:val="00CD0C47"/>
    <w:rsid w:val="00CD1F9A"/>
    <w:rsid w:val="00CD24E4"/>
    <w:rsid w:val="00CD353E"/>
    <w:rsid w:val="00CD6D0C"/>
    <w:rsid w:val="00CE0BE7"/>
    <w:rsid w:val="00CE1533"/>
    <w:rsid w:val="00CE1C73"/>
    <w:rsid w:val="00CE2673"/>
    <w:rsid w:val="00CE56A0"/>
    <w:rsid w:val="00CE7152"/>
    <w:rsid w:val="00CE7416"/>
    <w:rsid w:val="00CF0BB0"/>
    <w:rsid w:val="00CF0CDC"/>
    <w:rsid w:val="00CF42A6"/>
    <w:rsid w:val="00CF5286"/>
    <w:rsid w:val="00CF6FEE"/>
    <w:rsid w:val="00CF7ADB"/>
    <w:rsid w:val="00CF7C89"/>
    <w:rsid w:val="00D0014E"/>
    <w:rsid w:val="00D010CB"/>
    <w:rsid w:val="00D02957"/>
    <w:rsid w:val="00D0506F"/>
    <w:rsid w:val="00D07F1C"/>
    <w:rsid w:val="00D10A2D"/>
    <w:rsid w:val="00D13034"/>
    <w:rsid w:val="00D14864"/>
    <w:rsid w:val="00D1791E"/>
    <w:rsid w:val="00D21081"/>
    <w:rsid w:val="00D23F1A"/>
    <w:rsid w:val="00D24AF4"/>
    <w:rsid w:val="00D2591E"/>
    <w:rsid w:val="00D300CC"/>
    <w:rsid w:val="00D32DCB"/>
    <w:rsid w:val="00D347E0"/>
    <w:rsid w:val="00D34EFA"/>
    <w:rsid w:val="00D43A3E"/>
    <w:rsid w:val="00D44E74"/>
    <w:rsid w:val="00D453F9"/>
    <w:rsid w:val="00D45771"/>
    <w:rsid w:val="00D46025"/>
    <w:rsid w:val="00D50E34"/>
    <w:rsid w:val="00D52348"/>
    <w:rsid w:val="00D53E15"/>
    <w:rsid w:val="00D56096"/>
    <w:rsid w:val="00D56549"/>
    <w:rsid w:val="00D57524"/>
    <w:rsid w:val="00D610E3"/>
    <w:rsid w:val="00D62344"/>
    <w:rsid w:val="00D631E9"/>
    <w:rsid w:val="00D6381C"/>
    <w:rsid w:val="00D6511C"/>
    <w:rsid w:val="00D65BD9"/>
    <w:rsid w:val="00D663CB"/>
    <w:rsid w:val="00D6787F"/>
    <w:rsid w:val="00D73355"/>
    <w:rsid w:val="00D7355B"/>
    <w:rsid w:val="00D7435A"/>
    <w:rsid w:val="00D745BD"/>
    <w:rsid w:val="00D759DC"/>
    <w:rsid w:val="00D76B11"/>
    <w:rsid w:val="00D7791F"/>
    <w:rsid w:val="00D801DF"/>
    <w:rsid w:val="00D80B43"/>
    <w:rsid w:val="00D82902"/>
    <w:rsid w:val="00D83017"/>
    <w:rsid w:val="00D84074"/>
    <w:rsid w:val="00D84272"/>
    <w:rsid w:val="00D84D0D"/>
    <w:rsid w:val="00D87519"/>
    <w:rsid w:val="00D9026E"/>
    <w:rsid w:val="00D9152C"/>
    <w:rsid w:val="00D934FE"/>
    <w:rsid w:val="00D9494D"/>
    <w:rsid w:val="00D958A0"/>
    <w:rsid w:val="00D97215"/>
    <w:rsid w:val="00D976FE"/>
    <w:rsid w:val="00D97A24"/>
    <w:rsid w:val="00D97BC0"/>
    <w:rsid w:val="00DA0202"/>
    <w:rsid w:val="00DA04C5"/>
    <w:rsid w:val="00DA1C4A"/>
    <w:rsid w:val="00DA42C6"/>
    <w:rsid w:val="00DA4D18"/>
    <w:rsid w:val="00DA56B3"/>
    <w:rsid w:val="00DA5715"/>
    <w:rsid w:val="00DA72D4"/>
    <w:rsid w:val="00DA7E8B"/>
    <w:rsid w:val="00DB1968"/>
    <w:rsid w:val="00DB1CCE"/>
    <w:rsid w:val="00DB26EA"/>
    <w:rsid w:val="00DB2BD7"/>
    <w:rsid w:val="00DB2CB7"/>
    <w:rsid w:val="00DB3979"/>
    <w:rsid w:val="00DB3C64"/>
    <w:rsid w:val="00DC22C6"/>
    <w:rsid w:val="00DD01C1"/>
    <w:rsid w:val="00DD0FF8"/>
    <w:rsid w:val="00DD13C5"/>
    <w:rsid w:val="00DD2632"/>
    <w:rsid w:val="00DD3313"/>
    <w:rsid w:val="00DD5050"/>
    <w:rsid w:val="00DD61C8"/>
    <w:rsid w:val="00DE0EE9"/>
    <w:rsid w:val="00DE2AA9"/>
    <w:rsid w:val="00DE3771"/>
    <w:rsid w:val="00DE3A83"/>
    <w:rsid w:val="00DE405E"/>
    <w:rsid w:val="00DE439C"/>
    <w:rsid w:val="00DE5A3D"/>
    <w:rsid w:val="00DE7895"/>
    <w:rsid w:val="00DF0CAB"/>
    <w:rsid w:val="00DF0D65"/>
    <w:rsid w:val="00DF1246"/>
    <w:rsid w:val="00DF1CE1"/>
    <w:rsid w:val="00DF2CFD"/>
    <w:rsid w:val="00DF36FB"/>
    <w:rsid w:val="00DF45C4"/>
    <w:rsid w:val="00DF5359"/>
    <w:rsid w:val="00DF647A"/>
    <w:rsid w:val="00E0335C"/>
    <w:rsid w:val="00E0344F"/>
    <w:rsid w:val="00E10FB4"/>
    <w:rsid w:val="00E128B7"/>
    <w:rsid w:val="00E13880"/>
    <w:rsid w:val="00E1611A"/>
    <w:rsid w:val="00E1698F"/>
    <w:rsid w:val="00E17095"/>
    <w:rsid w:val="00E170D9"/>
    <w:rsid w:val="00E21EC0"/>
    <w:rsid w:val="00E2263D"/>
    <w:rsid w:val="00E240C1"/>
    <w:rsid w:val="00E31BAB"/>
    <w:rsid w:val="00E32E8E"/>
    <w:rsid w:val="00E331F3"/>
    <w:rsid w:val="00E34FC9"/>
    <w:rsid w:val="00E351F3"/>
    <w:rsid w:val="00E355CD"/>
    <w:rsid w:val="00E4047C"/>
    <w:rsid w:val="00E44E07"/>
    <w:rsid w:val="00E461D5"/>
    <w:rsid w:val="00E4670C"/>
    <w:rsid w:val="00E46BBD"/>
    <w:rsid w:val="00E47416"/>
    <w:rsid w:val="00E47820"/>
    <w:rsid w:val="00E47DDD"/>
    <w:rsid w:val="00E5152D"/>
    <w:rsid w:val="00E521A7"/>
    <w:rsid w:val="00E526BC"/>
    <w:rsid w:val="00E54BF2"/>
    <w:rsid w:val="00E55785"/>
    <w:rsid w:val="00E55876"/>
    <w:rsid w:val="00E56380"/>
    <w:rsid w:val="00E567AD"/>
    <w:rsid w:val="00E57D43"/>
    <w:rsid w:val="00E57F2B"/>
    <w:rsid w:val="00E60ABE"/>
    <w:rsid w:val="00E632B0"/>
    <w:rsid w:val="00E64332"/>
    <w:rsid w:val="00E6487D"/>
    <w:rsid w:val="00E65B1C"/>
    <w:rsid w:val="00E66294"/>
    <w:rsid w:val="00E66DCF"/>
    <w:rsid w:val="00E67B24"/>
    <w:rsid w:val="00E72034"/>
    <w:rsid w:val="00E757FE"/>
    <w:rsid w:val="00E8046B"/>
    <w:rsid w:val="00E8318F"/>
    <w:rsid w:val="00E83C28"/>
    <w:rsid w:val="00E84D61"/>
    <w:rsid w:val="00E852A9"/>
    <w:rsid w:val="00E856BF"/>
    <w:rsid w:val="00E86411"/>
    <w:rsid w:val="00E905BE"/>
    <w:rsid w:val="00E93999"/>
    <w:rsid w:val="00E947F5"/>
    <w:rsid w:val="00EA0D84"/>
    <w:rsid w:val="00EA12C6"/>
    <w:rsid w:val="00EA2B7F"/>
    <w:rsid w:val="00EA4C02"/>
    <w:rsid w:val="00EA65E2"/>
    <w:rsid w:val="00EA7DA0"/>
    <w:rsid w:val="00EA7E30"/>
    <w:rsid w:val="00EB0EED"/>
    <w:rsid w:val="00EB2833"/>
    <w:rsid w:val="00EB483B"/>
    <w:rsid w:val="00EB4D82"/>
    <w:rsid w:val="00EB5466"/>
    <w:rsid w:val="00EC40C0"/>
    <w:rsid w:val="00EC52D2"/>
    <w:rsid w:val="00EC5891"/>
    <w:rsid w:val="00EC6231"/>
    <w:rsid w:val="00EC7DFC"/>
    <w:rsid w:val="00ED14EF"/>
    <w:rsid w:val="00ED23E6"/>
    <w:rsid w:val="00ED625C"/>
    <w:rsid w:val="00ED7134"/>
    <w:rsid w:val="00EE0218"/>
    <w:rsid w:val="00EE2CC0"/>
    <w:rsid w:val="00EE5FE2"/>
    <w:rsid w:val="00EF0707"/>
    <w:rsid w:val="00EF3624"/>
    <w:rsid w:val="00EF381B"/>
    <w:rsid w:val="00EF53CE"/>
    <w:rsid w:val="00EF7A14"/>
    <w:rsid w:val="00F008C4"/>
    <w:rsid w:val="00F01E9F"/>
    <w:rsid w:val="00F0213D"/>
    <w:rsid w:val="00F02C37"/>
    <w:rsid w:val="00F033C9"/>
    <w:rsid w:val="00F04CAC"/>
    <w:rsid w:val="00F05CAF"/>
    <w:rsid w:val="00F061DE"/>
    <w:rsid w:val="00F06559"/>
    <w:rsid w:val="00F0674A"/>
    <w:rsid w:val="00F07D9F"/>
    <w:rsid w:val="00F10202"/>
    <w:rsid w:val="00F13693"/>
    <w:rsid w:val="00F141F6"/>
    <w:rsid w:val="00F14976"/>
    <w:rsid w:val="00F17C8A"/>
    <w:rsid w:val="00F2052B"/>
    <w:rsid w:val="00F23D60"/>
    <w:rsid w:val="00F254D0"/>
    <w:rsid w:val="00F260FA"/>
    <w:rsid w:val="00F26AED"/>
    <w:rsid w:val="00F30D6F"/>
    <w:rsid w:val="00F3154E"/>
    <w:rsid w:val="00F329E0"/>
    <w:rsid w:val="00F32A84"/>
    <w:rsid w:val="00F34284"/>
    <w:rsid w:val="00F34332"/>
    <w:rsid w:val="00F34F81"/>
    <w:rsid w:val="00F3566E"/>
    <w:rsid w:val="00F35F18"/>
    <w:rsid w:val="00F365C2"/>
    <w:rsid w:val="00F366CB"/>
    <w:rsid w:val="00F414E2"/>
    <w:rsid w:val="00F4193A"/>
    <w:rsid w:val="00F426A9"/>
    <w:rsid w:val="00F45F6E"/>
    <w:rsid w:val="00F470F1"/>
    <w:rsid w:val="00F47123"/>
    <w:rsid w:val="00F51254"/>
    <w:rsid w:val="00F51285"/>
    <w:rsid w:val="00F54D08"/>
    <w:rsid w:val="00F551A8"/>
    <w:rsid w:val="00F55547"/>
    <w:rsid w:val="00F56551"/>
    <w:rsid w:val="00F57B51"/>
    <w:rsid w:val="00F57C30"/>
    <w:rsid w:val="00F6072F"/>
    <w:rsid w:val="00F63FEB"/>
    <w:rsid w:val="00F656E4"/>
    <w:rsid w:val="00F66D0F"/>
    <w:rsid w:val="00F729FF"/>
    <w:rsid w:val="00F745AA"/>
    <w:rsid w:val="00F749DB"/>
    <w:rsid w:val="00F77746"/>
    <w:rsid w:val="00F813A8"/>
    <w:rsid w:val="00F87182"/>
    <w:rsid w:val="00F909F6"/>
    <w:rsid w:val="00F91FEC"/>
    <w:rsid w:val="00F931AF"/>
    <w:rsid w:val="00F935B9"/>
    <w:rsid w:val="00F936F3"/>
    <w:rsid w:val="00F94908"/>
    <w:rsid w:val="00F9508E"/>
    <w:rsid w:val="00F97FEB"/>
    <w:rsid w:val="00FA11F8"/>
    <w:rsid w:val="00FA16A8"/>
    <w:rsid w:val="00FA5A54"/>
    <w:rsid w:val="00FA72E5"/>
    <w:rsid w:val="00FB1A34"/>
    <w:rsid w:val="00FB337F"/>
    <w:rsid w:val="00FB4D27"/>
    <w:rsid w:val="00FB55FD"/>
    <w:rsid w:val="00FB6287"/>
    <w:rsid w:val="00FB790F"/>
    <w:rsid w:val="00FB7CB9"/>
    <w:rsid w:val="00FC13E6"/>
    <w:rsid w:val="00FC6908"/>
    <w:rsid w:val="00FC7282"/>
    <w:rsid w:val="00FC77FE"/>
    <w:rsid w:val="00FD03A5"/>
    <w:rsid w:val="00FD0B56"/>
    <w:rsid w:val="00FD1A86"/>
    <w:rsid w:val="00FD2FDF"/>
    <w:rsid w:val="00FD60B4"/>
    <w:rsid w:val="00FD7AB6"/>
    <w:rsid w:val="00FD7CB3"/>
    <w:rsid w:val="00FE1218"/>
    <w:rsid w:val="00FE1CF3"/>
    <w:rsid w:val="00FE45C2"/>
    <w:rsid w:val="00FE7E47"/>
    <w:rsid w:val="00FF0B51"/>
    <w:rsid w:val="00FF105C"/>
    <w:rsid w:val="00FF24A7"/>
    <w:rsid w:val="00FF3291"/>
    <w:rsid w:val="00FF3555"/>
    <w:rsid w:val="00FF4B9F"/>
    <w:rsid w:val="00FF7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F4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85131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126</Words>
  <Characters>723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Admin</dc:creator>
  <cp:keywords/>
  <dc:description/>
  <cp:lastModifiedBy>user</cp:lastModifiedBy>
  <cp:revision>3</cp:revision>
  <dcterms:created xsi:type="dcterms:W3CDTF">2017-04-19T10:26:00Z</dcterms:created>
  <dcterms:modified xsi:type="dcterms:W3CDTF">2017-04-19T11:08:00Z</dcterms:modified>
</cp:coreProperties>
</file>